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C9" w:rsidRDefault="003119C9" w:rsidP="00B61243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119C9" w:rsidRPr="002A608A" w:rsidRDefault="003119C9" w:rsidP="00B61243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119C9" w:rsidRDefault="003119C9" w:rsidP="00BA0E03">
      <w:pPr>
        <w:pStyle w:val="Subtitle"/>
        <w:tabs>
          <w:tab w:val="left" w:pos="5103"/>
        </w:tabs>
        <w:spacing w:before="120"/>
        <w:ind w:left="-567" w:firstLine="567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119C9" w:rsidRPr="002A608A" w:rsidRDefault="003119C9" w:rsidP="00B6124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119C9" w:rsidRDefault="003119C9" w:rsidP="00B612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24.02.2025     № 37</w:t>
      </w:r>
    </w:p>
    <w:p w:rsidR="003119C9" w:rsidRDefault="003119C9" w:rsidP="00B61243">
      <w:r>
        <w:rPr>
          <w:rFonts w:ascii="Times New Roman" w:hAnsi="Times New Roman" w:cs="Times New Roman"/>
        </w:rPr>
        <w:t xml:space="preserve"> г. Унеча Брянской области</w:t>
      </w:r>
    </w:p>
    <w:p w:rsidR="003119C9" w:rsidRDefault="003119C9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</w:p>
    <w:p w:rsidR="003119C9" w:rsidRDefault="003119C9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 w:rsidRPr="00A73557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 утверждении  Перечня  муниципального</w:t>
      </w:r>
    </w:p>
    <w:p w:rsidR="003119C9" w:rsidRDefault="003119C9" w:rsidP="00A73B5C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    муниципального    образования </w:t>
      </w:r>
    </w:p>
    <w:p w:rsidR="003119C9" w:rsidRDefault="003119C9" w:rsidP="009914CA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«Унечское  городское  поселение  Унечского </w:t>
      </w:r>
    </w:p>
    <w:p w:rsidR="003119C9" w:rsidRDefault="003119C9" w:rsidP="00606568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Брянской  области» </w:t>
      </w:r>
    </w:p>
    <w:p w:rsidR="003119C9" w:rsidRDefault="003119C9" w:rsidP="003209B5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свободного    от     прав   третьих     лиц  </w:t>
      </w:r>
    </w:p>
    <w:p w:rsidR="003119C9" w:rsidRDefault="003119C9" w:rsidP="00E33078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(за  исключением права хозяйственного </w:t>
      </w:r>
    </w:p>
    <w:p w:rsidR="003119C9" w:rsidRDefault="003119C9" w:rsidP="00025443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ведения, права   оперативного   управления,  </w:t>
      </w:r>
    </w:p>
    <w:p w:rsidR="003119C9" w:rsidRDefault="003119C9" w:rsidP="00025443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  также  имущественных   прав   субъектов   </w:t>
      </w:r>
    </w:p>
    <w:p w:rsidR="003119C9" w:rsidRDefault="003119C9" w:rsidP="00025443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малого и  среднего    предпринимательства),</w:t>
      </w:r>
    </w:p>
    <w:p w:rsidR="003119C9" w:rsidRDefault="003119C9" w:rsidP="003209B5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предназначенного   для   предоставления   во </w:t>
      </w:r>
    </w:p>
    <w:p w:rsidR="003119C9" w:rsidRDefault="003119C9" w:rsidP="002B4130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 и  (или)  в  пользование субъектам  </w:t>
      </w:r>
    </w:p>
    <w:p w:rsidR="003119C9" w:rsidRDefault="003119C9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малого  и    среднего   предпринимательства,              </w:t>
      </w:r>
    </w:p>
    <w:p w:rsidR="003119C9" w:rsidRDefault="003119C9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организациям, образующим инфраструктуру    </w:t>
      </w:r>
    </w:p>
    <w:p w:rsidR="003119C9" w:rsidRDefault="003119C9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поддержки   субъектов   малого  и   среднего  </w:t>
      </w:r>
    </w:p>
    <w:p w:rsidR="003119C9" w:rsidRDefault="003119C9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предпринимательства  и  физическим лицам,</w:t>
      </w:r>
    </w:p>
    <w:p w:rsidR="003119C9" w:rsidRDefault="003119C9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применяющим     специальный     налоговый </w:t>
      </w:r>
    </w:p>
    <w:p w:rsidR="003119C9" w:rsidRDefault="003119C9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«Налог на профессиональный доход»</w:t>
      </w:r>
    </w:p>
    <w:p w:rsidR="003119C9" w:rsidRPr="00BF37F3" w:rsidRDefault="003119C9" w:rsidP="00A73557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119C9" w:rsidRDefault="003119C9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19C9" w:rsidRDefault="003119C9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 26.07.2006 № 135-ФЗ «О защите конкуренции», Порядком формирования, ведения, ежегодного дополнения и опубликования перечней муниципального имущества муниципального образования «Унечский муниципальный район Брянской области» и муниципального образования «Унечское городское поселение Унечского муниципального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применяющим специальный налоговый режим «Налог на профессиональный доход», утвержденным постановлением администрации Унечского района от 11.11.2020 № 410, </w:t>
      </w:r>
      <w:r w:rsidRPr="00734ED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7C0993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7C0993">
        <w:rPr>
          <w:rFonts w:ascii="Times New Roman" w:hAnsi="Times New Roman" w:cs="Times New Roman"/>
          <w:sz w:val="24"/>
          <w:szCs w:val="24"/>
        </w:rPr>
        <w:t>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>
        <w:rPr>
          <w:rFonts w:ascii="Times New Roman" w:hAnsi="Times New Roman" w:cs="Times New Roman"/>
          <w:sz w:val="24"/>
          <w:szCs w:val="24"/>
        </w:rPr>
        <w:t>, в целях создания условий для развития малого и среднего предпринимательства, а также оказания поддержки физическим лицам, применяющим специальный налоговый режим «Налог на профессиональный доход» на территории Унечского городского поселения</w:t>
      </w:r>
    </w:p>
    <w:p w:rsidR="003119C9" w:rsidRPr="00BF37F3" w:rsidRDefault="003119C9" w:rsidP="00A7355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F37F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119C9" w:rsidRDefault="003119C9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Утвердить прилагаемый Перечень муниципального имущества муниципального образования «Унечское городское поселение Унечского муниципального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применяющим специальный налоговый режим «Налог на профессиональный доход».</w:t>
      </w:r>
    </w:p>
    <w:p w:rsidR="003119C9" w:rsidRDefault="003119C9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П</w:t>
      </w:r>
      <w:r w:rsidRPr="006937C6">
        <w:rPr>
          <w:rFonts w:ascii="Times New Roman" w:hAnsi="Times New Roman" w:cs="Times New Roman"/>
          <w:sz w:val="24"/>
          <w:szCs w:val="24"/>
        </w:rPr>
        <w:t>ризнать утратившим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937C6">
        <w:rPr>
          <w:rFonts w:ascii="Times New Roman" w:hAnsi="Times New Roman" w:cs="Times New Roman"/>
          <w:sz w:val="24"/>
          <w:szCs w:val="24"/>
        </w:rPr>
        <w:t xml:space="preserve"> силу постановлени</w:t>
      </w:r>
      <w:r>
        <w:rPr>
          <w:rFonts w:ascii="Times New Roman" w:hAnsi="Times New Roman" w:cs="Times New Roman"/>
          <w:sz w:val="24"/>
          <w:szCs w:val="24"/>
        </w:rPr>
        <w:t xml:space="preserve">е администрации Унечского района: </w:t>
      </w:r>
    </w:p>
    <w:p w:rsidR="003119C9" w:rsidRDefault="003119C9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от 12.02.2021 № 24 «Об утверждении Перечня муниципального имущества муниципального образования «Унечское городское поселение Унечского муниципального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применяющим специальный налоговый режим «Налог на профессиональный доход».</w:t>
      </w:r>
    </w:p>
    <w:p w:rsidR="003119C9" w:rsidRDefault="003119C9" w:rsidP="00025443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6937C6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3119C9" w:rsidRPr="00953D1E" w:rsidRDefault="003119C9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Pr="006937C6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6937C6">
        <w:rPr>
          <w:rFonts w:ascii="Times New Roman" w:hAnsi="Times New Roman" w:cs="Times New Roman"/>
          <w:sz w:val="24"/>
          <w:szCs w:val="24"/>
        </w:rPr>
        <w:t>официального опубликования.</w:t>
      </w:r>
    </w:p>
    <w:p w:rsidR="003119C9" w:rsidRPr="00BF37F3" w:rsidRDefault="003119C9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5</w:t>
      </w:r>
      <w:r w:rsidRPr="00953D1E">
        <w:rPr>
          <w:rFonts w:ascii="Times New Roman" w:hAnsi="Times New Roman" w:cs="Times New Roman"/>
          <w:sz w:val="24"/>
          <w:szCs w:val="24"/>
        </w:rPr>
        <w:t xml:space="preserve">. Контроль за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148" w:type="pct"/>
        <w:tblInd w:w="-106" w:type="dxa"/>
        <w:tblLook w:val="01E0"/>
      </w:tblPr>
      <w:tblGrid>
        <w:gridCol w:w="7723"/>
        <w:gridCol w:w="3006"/>
      </w:tblGrid>
      <w:tr w:rsidR="003119C9" w:rsidRPr="00541085">
        <w:tc>
          <w:tcPr>
            <w:tcW w:w="3599" w:type="pct"/>
          </w:tcPr>
          <w:p w:rsidR="003119C9" w:rsidRDefault="003119C9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9C9" w:rsidRDefault="003119C9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9C9" w:rsidRPr="00953D1E" w:rsidRDefault="003119C9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3119C9" w:rsidRDefault="003119C9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9C9" w:rsidRDefault="003119C9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9C9" w:rsidRPr="00953D1E" w:rsidRDefault="003119C9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3119C9" w:rsidRPr="00541085">
        <w:trPr>
          <w:trHeight w:val="80"/>
        </w:trPr>
        <w:tc>
          <w:tcPr>
            <w:tcW w:w="3599" w:type="pct"/>
          </w:tcPr>
          <w:p w:rsidR="003119C9" w:rsidRPr="00953D1E" w:rsidRDefault="003119C9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3119C9" w:rsidRPr="00953D1E" w:rsidRDefault="003119C9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9C9" w:rsidRDefault="003119C9" w:rsidP="00E9593B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119C9" w:rsidSect="00425DD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119C9" w:rsidRDefault="003119C9" w:rsidP="00A73557">
      <w:pPr>
        <w:pStyle w:val="Heading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Утвержден</w:t>
      </w:r>
    </w:p>
    <w:p w:rsidR="003119C9" w:rsidRPr="00C36B9D" w:rsidRDefault="003119C9" w:rsidP="00A73557">
      <w:pPr>
        <w:pStyle w:val="Heading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BF69F4">
        <w:rPr>
          <w:rFonts w:ascii="Times New Roman" w:hAnsi="Times New Roman" w:cs="Times New Roman"/>
          <w:b w:val="0"/>
          <w:bCs w:val="0"/>
          <w:sz w:val="24"/>
          <w:szCs w:val="24"/>
        </w:rPr>
        <w:t>постановлени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ем</w:t>
      </w:r>
      <w:r w:rsidRPr="00BF69F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 </w:t>
      </w:r>
      <w:r w:rsidRPr="00C36B9D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района</w:t>
      </w:r>
    </w:p>
    <w:p w:rsidR="003119C9" w:rsidRPr="00BF69F4" w:rsidRDefault="003119C9" w:rsidP="00A735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9F4">
        <w:rPr>
          <w:rFonts w:ascii="Times New Roman" w:hAnsi="Times New Roman" w:cs="Times New Roman"/>
          <w:sz w:val="24"/>
          <w:szCs w:val="24"/>
        </w:rPr>
        <w:tab/>
      </w:r>
      <w:r w:rsidRPr="00BF69F4">
        <w:rPr>
          <w:rFonts w:ascii="Times New Roman" w:hAnsi="Times New Roman" w:cs="Times New Roman"/>
          <w:sz w:val="24"/>
          <w:szCs w:val="24"/>
        </w:rPr>
        <w:tab/>
      </w:r>
      <w:r w:rsidRPr="00BF69F4">
        <w:rPr>
          <w:rFonts w:ascii="Times New Roman" w:hAnsi="Times New Roman" w:cs="Times New Roman"/>
          <w:sz w:val="24"/>
          <w:szCs w:val="24"/>
        </w:rPr>
        <w:tab/>
      </w:r>
      <w:r w:rsidRPr="00BF69F4">
        <w:rPr>
          <w:rFonts w:ascii="Times New Roman" w:hAnsi="Times New Roman" w:cs="Times New Roman"/>
          <w:sz w:val="24"/>
          <w:szCs w:val="24"/>
        </w:rPr>
        <w:tab/>
      </w:r>
      <w:r w:rsidRPr="00BF69F4">
        <w:rPr>
          <w:rFonts w:ascii="Times New Roman" w:hAnsi="Times New Roman" w:cs="Times New Roman"/>
          <w:sz w:val="24"/>
          <w:szCs w:val="24"/>
        </w:rPr>
        <w:tab/>
      </w:r>
      <w:r w:rsidRPr="00BF69F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BF69F4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24.02.2025</w:t>
      </w:r>
      <w:r w:rsidRPr="00BF69F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37</w:t>
      </w:r>
    </w:p>
    <w:p w:rsidR="003119C9" w:rsidRDefault="003119C9" w:rsidP="00E9593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3119C9" w:rsidRDefault="003119C9" w:rsidP="00E9593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19C9" w:rsidRDefault="003119C9" w:rsidP="00E9593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19C9" w:rsidRPr="009D3B80" w:rsidRDefault="003119C9" w:rsidP="00E9593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3B80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3119C9" w:rsidRDefault="003119C9" w:rsidP="00E9593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9D3B80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имущества муниципального образования </w:t>
      </w:r>
      <w:r w:rsidRPr="00390DD2">
        <w:rPr>
          <w:rFonts w:ascii="Times New Roman" w:hAnsi="Times New Roman" w:cs="Times New Roman"/>
          <w:b/>
          <w:bCs/>
          <w:sz w:val="24"/>
          <w:szCs w:val="24"/>
        </w:rPr>
        <w:t>«Унечское городское поселение Унечского муниципального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90DD2">
        <w:rPr>
          <w:rFonts w:ascii="Times New Roman" w:hAnsi="Times New Roman" w:cs="Times New Roman"/>
          <w:b/>
          <w:bCs/>
          <w:sz w:val="24"/>
          <w:szCs w:val="24"/>
        </w:rPr>
        <w:t xml:space="preserve">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применяющим специальный налоговый режим «Налог на профессиональный доход»</w:t>
      </w:r>
    </w:p>
    <w:p w:rsidR="003119C9" w:rsidRDefault="003119C9" w:rsidP="00E9593B">
      <w:pPr>
        <w:pStyle w:val="NoSpacing"/>
        <w:jc w:val="center"/>
        <w:rPr>
          <w:sz w:val="24"/>
          <w:szCs w:val="24"/>
        </w:rPr>
      </w:pPr>
    </w:p>
    <w:p w:rsidR="003119C9" w:rsidRPr="00953D1E" w:rsidRDefault="003119C9" w:rsidP="00E9593B">
      <w:pPr>
        <w:pStyle w:val="NoSpacing"/>
        <w:jc w:val="center"/>
        <w:rPr>
          <w:sz w:val="24"/>
          <w:szCs w:val="24"/>
        </w:rPr>
      </w:pPr>
    </w:p>
    <w:tbl>
      <w:tblPr>
        <w:tblW w:w="153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2268"/>
        <w:gridCol w:w="1276"/>
        <w:gridCol w:w="2126"/>
        <w:gridCol w:w="1984"/>
        <w:gridCol w:w="2552"/>
        <w:gridCol w:w="1559"/>
        <w:gridCol w:w="992"/>
      </w:tblGrid>
      <w:tr w:rsidR="003119C9" w:rsidRPr="00541085">
        <w:trPr>
          <w:trHeight w:val="1537"/>
        </w:trPr>
        <w:tc>
          <w:tcPr>
            <w:tcW w:w="567" w:type="dxa"/>
          </w:tcPr>
          <w:p w:rsidR="003119C9" w:rsidRPr="00541085" w:rsidRDefault="003119C9" w:rsidP="00AD2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119C9" w:rsidRPr="00541085" w:rsidRDefault="003119C9" w:rsidP="00AD2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:rsidR="003119C9" w:rsidRPr="00BF69F4" w:rsidRDefault="003119C9" w:rsidP="00AD2E05">
            <w:pPr>
              <w:pStyle w:val="NoSpacing"/>
              <w:jc w:val="center"/>
            </w:pPr>
            <w:r w:rsidRPr="00E9593B">
              <w:rPr>
                <w:rFonts w:ascii="Times New Roman" w:hAnsi="Times New Roman" w:cs="Times New Roman"/>
                <w:sz w:val="24"/>
                <w:szCs w:val="24"/>
              </w:rPr>
              <w:t>Наименование  имущества</w:t>
            </w:r>
          </w:p>
        </w:tc>
        <w:tc>
          <w:tcPr>
            <w:tcW w:w="2268" w:type="dxa"/>
          </w:tcPr>
          <w:p w:rsidR="003119C9" w:rsidRPr="00E9593B" w:rsidRDefault="003119C9" w:rsidP="00AD2E0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3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3119C9" w:rsidRPr="00C5082E" w:rsidRDefault="003119C9" w:rsidP="00AD2E0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3B">
              <w:rPr>
                <w:rFonts w:ascii="Times New Roman" w:hAnsi="Times New Roman" w:cs="Times New Roman"/>
                <w:sz w:val="24"/>
                <w:szCs w:val="24"/>
              </w:rPr>
              <w:t>(местонахождение) объекта</w:t>
            </w:r>
          </w:p>
        </w:tc>
        <w:tc>
          <w:tcPr>
            <w:tcW w:w="1276" w:type="dxa"/>
          </w:tcPr>
          <w:p w:rsidR="003119C9" w:rsidRPr="00541085" w:rsidRDefault="003119C9" w:rsidP="00AD2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2126" w:type="dxa"/>
          </w:tcPr>
          <w:p w:rsidR="003119C9" w:rsidRPr="00541085" w:rsidRDefault="003119C9" w:rsidP="00AD2E0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1984" w:type="dxa"/>
          </w:tcPr>
          <w:p w:rsidR="003119C9" w:rsidRPr="00541085" w:rsidRDefault="003119C9" w:rsidP="00AD2E0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Наименование правообладателя</w:t>
            </w:r>
          </w:p>
        </w:tc>
        <w:tc>
          <w:tcPr>
            <w:tcW w:w="2552" w:type="dxa"/>
          </w:tcPr>
          <w:p w:rsidR="003119C9" w:rsidRPr="00972454" w:rsidRDefault="003119C9" w:rsidP="00AD2E0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5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арендатора, ИНН/КПП,</w:t>
            </w:r>
          </w:p>
          <w:p w:rsidR="003119C9" w:rsidRPr="007579F5" w:rsidRDefault="003119C9" w:rsidP="00AD2E05">
            <w:pPr>
              <w:pStyle w:val="NoSpacing"/>
              <w:jc w:val="center"/>
            </w:pPr>
            <w:r w:rsidRPr="0097245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1559" w:type="dxa"/>
          </w:tcPr>
          <w:p w:rsidR="003119C9" w:rsidRPr="00541085" w:rsidRDefault="003119C9" w:rsidP="00AD2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 аренды, срок договора</w:t>
            </w:r>
          </w:p>
        </w:tc>
        <w:tc>
          <w:tcPr>
            <w:tcW w:w="992" w:type="dxa"/>
          </w:tcPr>
          <w:p w:rsidR="003119C9" w:rsidRPr="00541085" w:rsidRDefault="003119C9" w:rsidP="00AD2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119C9" w:rsidRPr="00541085">
        <w:trPr>
          <w:trHeight w:val="258"/>
        </w:trPr>
        <w:tc>
          <w:tcPr>
            <w:tcW w:w="567" w:type="dxa"/>
          </w:tcPr>
          <w:p w:rsidR="003119C9" w:rsidRPr="00541085" w:rsidRDefault="003119C9" w:rsidP="00AD2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119C9" w:rsidRPr="00E9593B" w:rsidRDefault="003119C9" w:rsidP="00AD2E0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119C9" w:rsidRPr="00E9593B" w:rsidRDefault="003119C9" w:rsidP="00AD2E0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119C9" w:rsidRPr="00541085" w:rsidRDefault="003119C9" w:rsidP="00AD2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119C9" w:rsidRPr="00541085" w:rsidRDefault="003119C9" w:rsidP="00AD2E0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3119C9" w:rsidRPr="00541085" w:rsidRDefault="003119C9" w:rsidP="00AD2E0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3119C9" w:rsidRPr="00541085" w:rsidRDefault="003119C9" w:rsidP="00AD2E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119C9" w:rsidRPr="00541085" w:rsidRDefault="003119C9" w:rsidP="00AD2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119C9" w:rsidRPr="00541085" w:rsidRDefault="003119C9" w:rsidP="00AD2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119C9" w:rsidRPr="00541085">
        <w:trPr>
          <w:trHeight w:val="1118"/>
        </w:trPr>
        <w:tc>
          <w:tcPr>
            <w:tcW w:w="567" w:type="dxa"/>
          </w:tcPr>
          <w:p w:rsidR="003119C9" w:rsidRPr="00541085" w:rsidRDefault="003119C9" w:rsidP="00D91FB5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1</w:t>
            </w:r>
          </w:p>
          <w:p w:rsidR="003119C9" w:rsidRPr="00541085" w:rsidRDefault="003119C9" w:rsidP="00D91F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119C9" w:rsidRDefault="003119C9" w:rsidP="00CA5D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Нежилое помещение</w:t>
            </w:r>
          </w:p>
          <w:p w:rsidR="003119C9" w:rsidRDefault="003119C9" w:rsidP="00CA5D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32:27:0430425:246</w:t>
            </w:r>
          </w:p>
          <w:p w:rsidR="003119C9" w:rsidRPr="00541085" w:rsidRDefault="003119C9" w:rsidP="00FE2F5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119C9" w:rsidRPr="000D5DD5" w:rsidRDefault="003119C9" w:rsidP="00D91FB5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Брянская область, </w:t>
            </w:r>
            <w:r>
              <w:rPr>
                <w:rFonts w:ascii="Times New Roman" w:hAnsi="Times New Roman" w:cs="Times New Roman"/>
              </w:rPr>
              <w:t>Унечский район,</w:t>
            </w:r>
          </w:p>
          <w:p w:rsidR="003119C9" w:rsidRPr="000D5DD5" w:rsidRDefault="003119C9" w:rsidP="00E9593B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г. Унеча, </w:t>
            </w:r>
          </w:p>
          <w:p w:rsidR="003119C9" w:rsidRPr="000D5DD5" w:rsidRDefault="003119C9" w:rsidP="00E9593B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ул. Ломоносова, </w:t>
            </w:r>
          </w:p>
          <w:p w:rsidR="003119C9" w:rsidRPr="000D5DD5" w:rsidRDefault="003119C9" w:rsidP="002B2078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д. 1</w:t>
            </w:r>
          </w:p>
        </w:tc>
        <w:tc>
          <w:tcPr>
            <w:tcW w:w="1276" w:type="dxa"/>
          </w:tcPr>
          <w:p w:rsidR="003119C9" w:rsidRPr="00541085" w:rsidRDefault="003119C9" w:rsidP="00280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2126" w:type="dxa"/>
          </w:tcPr>
          <w:p w:rsidR="003119C9" w:rsidRPr="00541085" w:rsidRDefault="003119C9" w:rsidP="00E9593B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3119C9" w:rsidRPr="00541085" w:rsidRDefault="003119C9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Унечское городское поселение</w:t>
            </w:r>
          </w:p>
        </w:tc>
        <w:tc>
          <w:tcPr>
            <w:tcW w:w="2552" w:type="dxa"/>
          </w:tcPr>
          <w:p w:rsidR="003119C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Домахина М.В.</w:t>
            </w:r>
          </w:p>
          <w:p w:rsidR="003119C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323103099238</w:t>
            </w:r>
          </w:p>
          <w:p w:rsidR="003119C9" w:rsidRPr="00AF206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312325606500031</w:t>
            </w:r>
          </w:p>
        </w:tc>
        <w:tc>
          <w:tcPr>
            <w:tcW w:w="1559" w:type="dxa"/>
          </w:tcPr>
          <w:p w:rsidR="003119C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A5DF4">
              <w:rPr>
                <w:rFonts w:ascii="Times New Roman" w:hAnsi="Times New Roman" w:cs="Times New Roman"/>
              </w:rPr>
              <w:t>№5 от 14.04.2021</w:t>
            </w:r>
          </w:p>
          <w:p w:rsidR="003119C9" w:rsidRPr="00CA5DF4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  <w:tc>
          <w:tcPr>
            <w:tcW w:w="992" w:type="dxa"/>
          </w:tcPr>
          <w:p w:rsidR="003119C9" w:rsidRPr="00541085" w:rsidRDefault="003119C9" w:rsidP="0028050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9C9" w:rsidRPr="00541085">
        <w:trPr>
          <w:trHeight w:val="471"/>
        </w:trPr>
        <w:tc>
          <w:tcPr>
            <w:tcW w:w="567" w:type="dxa"/>
          </w:tcPr>
          <w:p w:rsidR="003119C9" w:rsidRPr="00541085" w:rsidRDefault="003119C9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3119C9" w:rsidRDefault="003119C9" w:rsidP="00A833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 xml:space="preserve">Помещение холла </w:t>
            </w:r>
          </w:p>
          <w:p w:rsidR="003119C9" w:rsidRPr="00541085" w:rsidRDefault="003119C9" w:rsidP="00A833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32:27:0430128:14</w:t>
            </w:r>
          </w:p>
        </w:tc>
        <w:tc>
          <w:tcPr>
            <w:tcW w:w="2268" w:type="dxa"/>
          </w:tcPr>
          <w:p w:rsidR="003119C9" w:rsidRDefault="003119C9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Брянская область, </w:t>
            </w:r>
            <w:r>
              <w:rPr>
                <w:rFonts w:ascii="Times New Roman" w:hAnsi="Times New Roman" w:cs="Times New Roman"/>
              </w:rPr>
              <w:t>Унечский район,</w:t>
            </w:r>
          </w:p>
          <w:p w:rsidR="003119C9" w:rsidRPr="000D5DD5" w:rsidRDefault="003119C9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г. Унеча, </w:t>
            </w:r>
          </w:p>
          <w:p w:rsidR="003119C9" w:rsidRPr="000D5DD5" w:rsidRDefault="003119C9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ул. Совхозная, </w:t>
            </w:r>
          </w:p>
          <w:p w:rsidR="003119C9" w:rsidRPr="000D5DD5" w:rsidRDefault="003119C9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д. 12А</w:t>
            </w:r>
          </w:p>
        </w:tc>
        <w:tc>
          <w:tcPr>
            <w:tcW w:w="1276" w:type="dxa"/>
          </w:tcPr>
          <w:p w:rsidR="003119C9" w:rsidRPr="00541085" w:rsidRDefault="003119C9" w:rsidP="00D91FB5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2126" w:type="dxa"/>
          </w:tcPr>
          <w:p w:rsidR="003119C9" w:rsidRPr="00541085" w:rsidRDefault="003119C9" w:rsidP="00AF2069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Административно-офисное</w:t>
            </w:r>
          </w:p>
        </w:tc>
        <w:tc>
          <w:tcPr>
            <w:tcW w:w="1984" w:type="dxa"/>
          </w:tcPr>
          <w:p w:rsidR="003119C9" w:rsidRPr="00541085" w:rsidRDefault="003119C9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Унечское городское поселение</w:t>
            </w:r>
          </w:p>
        </w:tc>
        <w:tc>
          <w:tcPr>
            <w:tcW w:w="2552" w:type="dxa"/>
          </w:tcPr>
          <w:p w:rsidR="003119C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«Унеча ТелеСеть»</w:t>
            </w:r>
          </w:p>
          <w:p w:rsidR="003119C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3253000575</w:t>
            </w:r>
          </w:p>
          <w:p w:rsidR="003119C9" w:rsidRPr="00AF206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1053255002525</w:t>
            </w:r>
          </w:p>
        </w:tc>
        <w:tc>
          <w:tcPr>
            <w:tcW w:w="1559" w:type="dxa"/>
          </w:tcPr>
          <w:p w:rsidR="003119C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 от 15.08.2024</w:t>
            </w:r>
          </w:p>
          <w:p w:rsidR="003119C9" w:rsidRPr="00AF206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  <w:tc>
          <w:tcPr>
            <w:tcW w:w="992" w:type="dxa"/>
          </w:tcPr>
          <w:p w:rsidR="003119C9" w:rsidRPr="00541085" w:rsidRDefault="003119C9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9C9" w:rsidRPr="00541085">
        <w:trPr>
          <w:trHeight w:val="471"/>
        </w:trPr>
        <w:tc>
          <w:tcPr>
            <w:tcW w:w="567" w:type="dxa"/>
          </w:tcPr>
          <w:p w:rsidR="003119C9" w:rsidRPr="00541085" w:rsidRDefault="003119C9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3119C9" w:rsidRDefault="003119C9" w:rsidP="00A833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Нежилое помещение</w:t>
            </w:r>
          </w:p>
          <w:p w:rsidR="003119C9" w:rsidRDefault="003119C9" w:rsidP="00A833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32:27:0430128:74</w:t>
            </w:r>
          </w:p>
          <w:p w:rsidR="003119C9" w:rsidRPr="00541085" w:rsidRDefault="003119C9" w:rsidP="004C079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119C9" w:rsidRDefault="003119C9" w:rsidP="00AF2069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Брянская область, </w:t>
            </w:r>
            <w:r>
              <w:rPr>
                <w:rFonts w:ascii="Times New Roman" w:hAnsi="Times New Roman" w:cs="Times New Roman"/>
              </w:rPr>
              <w:t>Унечский район,</w:t>
            </w:r>
          </w:p>
          <w:p w:rsidR="003119C9" w:rsidRPr="000D5DD5" w:rsidRDefault="003119C9" w:rsidP="00AF2069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г. Унеча, </w:t>
            </w:r>
          </w:p>
          <w:p w:rsidR="003119C9" w:rsidRPr="000D5DD5" w:rsidRDefault="003119C9" w:rsidP="00AF2069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ул. Совхозная, </w:t>
            </w:r>
          </w:p>
          <w:p w:rsidR="003119C9" w:rsidRPr="000D5DD5" w:rsidRDefault="003119C9" w:rsidP="00AF2069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д. 12А</w:t>
            </w:r>
          </w:p>
        </w:tc>
        <w:tc>
          <w:tcPr>
            <w:tcW w:w="1276" w:type="dxa"/>
          </w:tcPr>
          <w:p w:rsidR="003119C9" w:rsidRPr="00541085" w:rsidRDefault="003119C9" w:rsidP="00D91FB5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2126" w:type="dxa"/>
          </w:tcPr>
          <w:p w:rsidR="003119C9" w:rsidRPr="00541085" w:rsidRDefault="003119C9" w:rsidP="00AF2069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Административно-офисное</w:t>
            </w:r>
          </w:p>
        </w:tc>
        <w:tc>
          <w:tcPr>
            <w:tcW w:w="1984" w:type="dxa"/>
          </w:tcPr>
          <w:p w:rsidR="003119C9" w:rsidRPr="00541085" w:rsidRDefault="003119C9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Унечское городское поселение</w:t>
            </w:r>
          </w:p>
        </w:tc>
        <w:tc>
          <w:tcPr>
            <w:tcW w:w="2552" w:type="dxa"/>
          </w:tcPr>
          <w:p w:rsidR="003119C9" w:rsidRDefault="003119C9" w:rsidP="00B154E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«Унеча ТелеСеть»</w:t>
            </w:r>
          </w:p>
          <w:p w:rsidR="003119C9" w:rsidRDefault="003119C9" w:rsidP="00B154E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3253000575</w:t>
            </w:r>
          </w:p>
          <w:p w:rsidR="003119C9" w:rsidRPr="00AF2069" w:rsidRDefault="003119C9" w:rsidP="00B154E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1053255002525</w:t>
            </w:r>
          </w:p>
        </w:tc>
        <w:tc>
          <w:tcPr>
            <w:tcW w:w="1559" w:type="dxa"/>
          </w:tcPr>
          <w:p w:rsidR="003119C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9 от 15.08.2024</w:t>
            </w:r>
          </w:p>
          <w:p w:rsidR="003119C9" w:rsidRPr="00AF206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  <w:tc>
          <w:tcPr>
            <w:tcW w:w="992" w:type="dxa"/>
          </w:tcPr>
          <w:p w:rsidR="003119C9" w:rsidRPr="00541085" w:rsidRDefault="003119C9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9C9" w:rsidRPr="00541085">
        <w:trPr>
          <w:trHeight w:val="471"/>
        </w:trPr>
        <w:tc>
          <w:tcPr>
            <w:tcW w:w="567" w:type="dxa"/>
          </w:tcPr>
          <w:p w:rsidR="003119C9" w:rsidRPr="00541085" w:rsidRDefault="003119C9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3119C9" w:rsidRDefault="003119C9" w:rsidP="00AB10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Нежилое помещение</w:t>
            </w:r>
          </w:p>
          <w:p w:rsidR="003119C9" w:rsidRPr="00541085" w:rsidRDefault="003119C9" w:rsidP="00AB10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32:27:0430234:50</w:t>
            </w:r>
          </w:p>
        </w:tc>
        <w:tc>
          <w:tcPr>
            <w:tcW w:w="2268" w:type="dxa"/>
          </w:tcPr>
          <w:p w:rsidR="003119C9" w:rsidRDefault="003119C9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Брянская область, </w:t>
            </w:r>
            <w:r>
              <w:rPr>
                <w:rFonts w:ascii="Times New Roman" w:hAnsi="Times New Roman" w:cs="Times New Roman"/>
              </w:rPr>
              <w:t>Унечский район,</w:t>
            </w:r>
          </w:p>
          <w:p w:rsidR="003119C9" w:rsidRPr="000D5DD5" w:rsidRDefault="003119C9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г. Унеча, </w:t>
            </w:r>
          </w:p>
          <w:p w:rsidR="003119C9" w:rsidRDefault="003119C9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Советская</w:t>
            </w:r>
            <w:r w:rsidRPr="000D5DD5">
              <w:rPr>
                <w:rFonts w:ascii="Times New Roman" w:hAnsi="Times New Roman" w:cs="Times New Roman"/>
              </w:rPr>
              <w:t xml:space="preserve">, </w:t>
            </w:r>
          </w:p>
          <w:p w:rsidR="003119C9" w:rsidRPr="000D5DD5" w:rsidRDefault="003119C9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д. 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3119C9" w:rsidRPr="00541085" w:rsidRDefault="003119C9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2126" w:type="dxa"/>
          </w:tcPr>
          <w:p w:rsidR="003119C9" w:rsidRPr="00541085" w:rsidRDefault="003119C9" w:rsidP="004C0792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Административно-офисное</w:t>
            </w:r>
            <w:r>
              <w:rPr>
                <w:rFonts w:ascii="Times New Roman" w:hAnsi="Times New Roman" w:cs="Times New Roman"/>
              </w:rPr>
              <w:t>,т</w:t>
            </w:r>
            <w:r w:rsidRPr="00541085">
              <w:rPr>
                <w:rFonts w:ascii="Times New Roman" w:hAnsi="Times New Roman" w:cs="Times New Roman"/>
              </w:rPr>
              <w:t>орговое</w:t>
            </w:r>
          </w:p>
        </w:tc>
        <w:tc>
          <w:tcPr>
            <w:tcW w:w="1984" w:type="dxa"/>
          </w:tcPr>
          <w:p w:rsidR="003119C9" w:rsidRPr="00541085" w:rsidRDefault="003119C9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Унечское городское поселение</w:t>
            </w:r>
          </w:p>
        </w:tc>
        <w:tc>
          <w:tcPr>
            <w:tcW w:w="2552" w:type="dxa"/>
          </w:tcPr>
          <w:p w:rsidR="003119C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 xml:space="preserve">ИП </w:t>
            </w:r>
            <w:r>
              <w:rPr>
                <w:rFonts w:ascii="Times New Roman" w:hAnsi="Times New Roman" w:cs="Times New Roman"/>
              </w:rPr>
              <w:t>Ландик А.А.</w:t>
            </w:r>
          </w:p>
          <w:p w:rsidR="003119C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323100685940</w:t>
            </w:r>
          </w:p>
          <w:p w:rsidR="003119C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304325328800037</w:t>
            </w:r>
          </w:p>
          <w:p w:rsidR="003119C9" w:rsidRPr="00AF206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119C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 от 25.09.2024</w:t>
            </w:r>
          </w:p>
          <w:p w:rsidR="003119C9" w:rsidRPr="00AF2069" w:rsidRDefault="003119C9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  <w:tc>
          <w:tcPr>
            <w:tcW w:w="992" w:type="dxa"/>
          </w:tcPr>
          <w:p w:rsidR="003119C9" w:rsidRPr="00541085" w:rsidRDefault="003119C9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9C9" w:rsidRPr="00541085">
        <w:trPr>
          <w:trHeight w:val="471"/>
        </w:trPr>
        <w:tc>
          <w:tcPr>
            <w:tcW w:w="567" w:type="dxa"/>
          </w:tcPr>
          <w:p w:rsidR="003119C9" w:rsidRDefault="003119C9" w:rsidP="00AB10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3119C9" w:rsidRDefault="003119C9" w:rsidP="00AD2E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здание </w:t>
            </w:r>
          </w:p>
          <w:p w:rsidR="003119C9" w:rsidRPr="00541085" w:rsidRDefault="003119C9" w:rsidP="00AB10C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D2E05">
              <w:rPr>
                <w:rFonts w:ascii="Times New Roman" w:hAnsi="Times New Roman" w:cs="Times New Roman"/>
              </w:rPr>
              <w:t>32:27:0430231:16</w:t>
            </w:r>
          </w:p>
        </w:tc>
        <w:tc>
          <w:tcPr>
            <w:tcW w:w="2268" w:type="dxa"/>
          </w:tcPr>
          <w:p w:rsidR="003119C9" w:rsidRDefault="003119C9" w:rsidP="00AB10C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Брянская область, </w:t>
            </w:r>
          </w:p>
          <w:p w:rsidR="003119C9" w:rsidRDefault="003119C9" w:rsidP="00AB10C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Унеча, </w:t>
            </w:r>
          </w:p>
          <w:p w:rsidR="003119C9" w:rsidRDefault="003119C9" w:rsidP="00AB10C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Транспортная, </w:t>
            </w:r>
          </w:p>
          <w:p w:rsidR="003119C9" w:rsidRPr="000D5DD5" w:rsidRDefault="003119C9" w:rsidP="00AB10C8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28</w:t>
            </w:r>
          </w:p>
        </w:tc>
        <w:tc>
          <w:tcPr>
            <w:tcW w:w="1276" w:type="dxa"/>
          </w:tcPr>
          <w:p w:rsidR="003119C9" w:rsidRPr="00541085" w:rsidRDefault="003119C9" w:rsidP="00AB10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2126" w:type="dxa"/>
          </w:tcPr>
          <w:p w:rsidR="003119C9" w:rsidRPr="00541085" w:rsidRDefault="003119C9" w:rsidP="00AB10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размещения кафе, объекта торговли, а</w:t>
            </w:r>
            <w:r w:rsidRPr="00541085">
              <w:rPr>
                <w:rFonts w:ascii="Times New Roman" w:hAnsi="Times New Roman" w:cs="Times New Roman"/>
              </w:rPr>
              <w:t>дминистративно-офисное</w:t>
            </w:r>
          </w:p>
        </w:tc>
        <w:tc>
          <w:tcPr>
            <w:tcW w:w="1984" w:type="dxa"/>
          </w:tcPr>
          <w:p w:rsidR="003119C9" w:rsidRPr="00541085" w:rsidRDefault="003119C9" w:rsidP="00AB10C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Унечское городское поселение</w:t>
            </w:r>
          </w:p>
        </w:tc>
        <w:tc>
          <w:tcPr>
            <w:tcW w:w="2552" w:type="dxa"/>
          </w:tcPr>
          <w:p w:rsidR="003119C9" w:rsidRPr="00AF2069" w:rsidRDefault="003119C9" w:rsidP="00AB10C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119C9" w:rsidRDefault="003119C9" w:rsidP="00AB10C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119C9" w:rsidRPr="00541085" w:rsidRDefault="003119C9" w:rsidP="00AB10C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19C9" w:rsidRPr="00541085">
        <w:trPr>
          <w:trHeight w:val="471"/>
        </w:trPr>
        <w:tc>
          <w:tcPr>
            <w:tcW w:w="567" w:type="dxa"/>
          </w:tcPr>
          <w:p w:rsidR="003119C9" w:rsidRDefault="003119C9" w:rsidP="00AB10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:rsidR="003119C9" w:rsidRDefault="003119C9" w:rsidP="007A57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3119C9" w:rsidRPr="00541085" w:rsidRDefault="003119C9" w:rsidP="007A57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574A">
              <w:rPr>
                <w:rFonts w:ascii="Times New Roman" w:hAnsi="Times New Roman" w:cs="Times New Roman"/>
              </w:rPr>
              <w:t>32:27:0430383:147</w:t>
            </w:r>
          </w:p>
        </w:tc>
        <w:tc>
          <w:tcPr>
            <w:tcW w:w="2268" w:type="dxa"/>
          </w:tcPr>
          <w:p w:rsidR="003119C9" w:rsidRPr="000D5DD5" w:rsidRDefault="003119C9" w:rsidP="00AB10C8">
            <w:pPr>
              <w:pStyle w:val="NoSpacing"/>
              <w:rPr>
                <w:rFonts w:ascii="Times New Roman" w:hAnsi="Times New Roman" w:cs="Times New Roman"/>
              </w:rPr>
            </w:pPr>
            <w:r w:rsidRPr="00EC7EC3">
              <w:rPr>
                <w:rFonts w:ascii="Times New Roman" w:hAnsi="Times New Roman" w:cs="Times New Roman"/>
              </w:rPr>
              <w:t>Российская Федерация, Брянская область, Унечский муниципальный район, Унечское городское поселение, г. Унеча, ул. Твардовского</w:t>
            </w:r>
          </w:p>
        </w:tc>
        <w:tc>
          <w:tcPr>
            <w:tcW w:w="1276" w:type="dxa"/>
          </w:tcPr>
          <w:p w:rsidR="003119C9" w:rsidRPr="00541085" w:rsidRDefault="003119C9" w:rsidP="00AB10C8">
            <w:pPr>
              <w:jc w:val="center"/>
              <w:rPr>
                <w:rFonts w:ascii="Times New Roman" w:hAnsi="Times New Roman" w:cs="Times New Roman"/>
              </w:rPr>
            </w:pPr>
            <w:r w:rsidRPr="00EC7EC3">
              <w:rPr>
                <w:rFonts w:ascii="Times New Roman" w:hAnsi="Times New Roman" w:cs="Times New Roman"/>
              </w:rPr>
              <w:t>49858</w:t>
            </w:r>
          </w:p>
        </w:tc>
        <w:tc>
          <w:tcPr>
            <w:tcW w:w="2126" w:type="dxa"/>
          </w:tcPr>
          <w:p w:rsidR="003119C9" w:rsidRPr="00541085" w:rsidRDefault="003119C9" w:rsidP="00AB10C8">
            <w:pPr>
              <w:jc w:val="center"/>
              <w:rPr>
                <w:rFonts w:ascii="Times New Roman" w:hAnsi="Times New Roman" w:cs="Times New Roman"/>
              </w:rPr>
            </w:pPr>
            <w:r w:rsidRPr="00EC7EC3">
              <w:rPr>
                <w:rFonts w:ascii="Times New Roman" w:hAnsi="Times New Roman" w:cs="Times New Roman"/>
              </w:rPr>
              <w:t>Для использования под промышленными объектами</w:t>
            </w:r>
          </w:p>
        </w:tc>
        <w:tc>
          <w:tcPr>
            <w:tcW w:w="1984" w:type="dxa"/>
          </w:tcPr>
          <w:p w:rsidR="003119C9" w:rsidRPr="00541085" w:rsidRDefault="003119C9" w:rsidP="00AB10C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Унечское городское поселение</w:t>
            </w:r>
          </w:p>
        </w:tc>
        <w:tc>
          <w:tcPr>
            <w:tcW w:w="2552" w:type="dxa"/>
          </w:tcPr>
          <w:p w:rsidR="003119C9" w:rsidRPr="00AF2069" w:rsidRDefault="003119C9" w:rsidP="00AB10C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119C9" w:rsidRDefault="003119C9" w:rsidP="00AB10C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119C9" w:rsidRPr="00541085" w:rsidRDefault="003119C9" w:rsidP="00AB10C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119C9" w:rsidRDefault="003119C9" w:rsidP="00E9593B"/>
    <w:sectPr w:rsidR="003119C9" w:rsidSect="00F21CA9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078C3"/>
    <w:rsid w:val="00025443"/>
    <w:rsid w:val="00041325"/>
    <w:rsid w:val="00046B15"/>
    <w:rsid w:val="000C4305"/>
    <w:rsid w:val="000D5DD5"/>
    <w:rsid w:val="00121E8A"/>
    <w:rsid w:val="00140CAF"/>
    <w:rsid w:val="00162169"/>
    <w:rsid w:val="001C6ECC"/>
    <w:rsid w:val="00215A8D"/>
    <w:rsid w:val="00246BD2"/>
    <w:rsid w:val="00280507"/>
    <w:rsid w:val="002A608A"/>
    <w:rsid w:val="002B2078"/>
    <w:rsid w:val="002B4130"/>
    <w:rsid w:val="002C3981"/>
    <w:rsid w:val="00301DA5"/>
    <w:rsid w:val="003119C9"/>
    <w:rsid w:val="003209B5"/>
    <w:rsid w:val="00333A8C"/>
    <w:rsid w:val="00384A83"/>
    <w:rsid w:val="00384DD9"/>
    <w:rsid w:val="00390DD2"/>
    <w:rsid w:val="0040226B"/>
    <w:rsid w:val="004057F1"/>
    <w:rsid w:val="00421F87"/>
    <w:rsid w:val="00425DD8"/>
    <w:rsid w:val="0044332D"/>
    <w:rsid w:val="00466FC0"/>
    <w:rsid w:val="00491193"/>
    <w:rsid w:val="004C0792"/>
    <w:rsid w:val="00541085"/>
    <w:rsid w:val="00551F1F"/>
    <w:rsid w:val="005E4A2B"/>
    <w:rsid w:val="00606568"/>
    <w:rsid w:val="00630855"/>
    <w:rsid w:val="00632D8E"/>
    <w:rsid w:val="00660115"/>
    <w:rsid w:val="00672653"/>
    <w:rsid w:val="006937C6"/>
    <w:rsid w:val="00693F71"/>
    <w:rsid w:val="006D3280"/>
    <w:rsid w:val="006D5358"/>
    <w:rsid w:val="006E5C27"/>
    <w:rsid w:val="007201CE"/>
    <w:rsid w:val="00734ED7"/>
    <w:rsid w:val="007579F5"/>
    <w:rsid w:val="00757B8A"/>
    <w:rsid w:val="00770641"/>
    <w:rsid w:val="007A574A"/>
    <w:rsid w:val="007B4B8A"/>
    <w:rsid w:val="007C0993"/>
    <w:rsid w:val="007C3146"/>
    <w:rsid w:val="007E3CD6"/>
    <w:rsid w:val="00807F26"/>
    <w:rsid w:val="00854128"/>
    <w:rsid w:val="00861685"/>
    <w:rsid w:val="008664D5"/>
    <w:rsid w:val="009055FF"/>
    <w:rsid w:val="00915ADF"/>
    <w:rsid w:val="00917796"/>
    <w:rsid w:val="00953D1E"/>
    <w:rsid w:val="00956FE6"/>
    <w:rsid w:val="00972454"/>
    <w:rsid w:val="00975996"/>
    <w:rsid w:val="009914CA"/>
    <w:rsid w:val="009B7971"/>
    <w:rsid w:val="009C19AD"/>
    <w:rsid w:val="009D3B80"/>
    <w:rsid w:val="00A03B10"/>
    <w:rsid w:val="00A0495D"/>
    <w:rsid w:val="00A15903"/>
    <w:rsid w:val="00A15D47"/>
    <w:rsid w:val="00A55858"/>
    <w:rsid w:val="00A605FB"/>
    <w:rsid w:val="00A73557"/>
    <w:rsid w:val="00A73B5C"/>
    <w:rsid w:val="00A833EB"/>
    <w:rsid w:val="00AA2895"/>
    <w:rsid w:val="00AB10C8"/>
    <w:rsid w:val="00AD2E05"/>
    <w:rsid w:val="00AF2069"/>
    <w:rsid w:val="00B154E7"/>
    <w:rsid w:val="00B27EED"/>
    <w:rsid w:val="00B61243"/>
    <w:rsid w:val="00BA0E03"/>
    <w:rsid w:val="00BE1A86"/>
    <w:rsid w:val="00BF29DF"/>
    <w:rsid w:val="00BF37F3"/>
    <w:rsid w:val="00BF69F4"/>
    <w:rsid w:val="00C36B9D"/>
    <w:rsid w:val="00C5082E"/>
    <w:rsid w:val="00C64F6A"/>
    <w:rsid w:val="00CA4C14"/>
    <w:rsid w:val="00CA5DF4"/>
    <w:rsid w:val="00CD640B"/>
    <w:rsid w:val="00D05CBA"/>
    <w:rsid w:val="00D22B91"/>
    <w:rsid w:val="00D3581A"/>
    <w:rsid w:val="00D479D8"/>
    <w:rsid w:val="00D91FB5"/>
    <w:rsid w:val="00DA076E"/>
    <w:rsid w:val="00DF446D"/>
    <w:rsid w:val="00E33078"/>
    <w:rsid w:val="00E63ABB"/>
    <w:rsid w:val="00E91603"/>
    <w:rsid w:val="00E91B7E"/>
    <w:rsid w:val="00E9593B"/>
    <w:rsid w:val="00EB061D"/>
    <w:rsid w:val="00EB5856"/>
    <w:rsid w:val="00EC7EC3"/>
    <w:rsid w:val="00EF3A50"/>
    <w:rsid w:val="00EF7466"/>
    <w:rsid w:val="00F21B99"/>
    <w:rsid w:val="00F21CA9"/>
    <w:rsid w:val="00F42582"/>
    <w:rsid w:val="00F6201E"/>
    <w:rsid w:val="00F76B4A"/>
    <w:rsid w:val="00FD39C9"/>
    <w:rsid w:val="00F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4A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B61243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61243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61243"/>
    <w:rPr>
      <w:rFonts w:ascii="Arial Narrow" w:hAnsi="Arial Narrow" w:cs="Arial Narrow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A73557"/>
    <w:rPr>
      <w:rFonts w:ascii="Arial" w:hAnsi="Arial" w:cs="Arial"/>
    </w:rPr>
  </w:style>
  <w:style w:type="table" w:styleId="TableGrid">
    <w:name w:val="Table Grid"/>
    <w:basedOn w:val="TableNormal"/>
    <w:uiPriority w:val="99"/>
    <w:rsid w:val="007579F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basedOn w:val="DefaultParagraphFont"/>
    <w:uiPriority w:val="99"/>
    <w:rsid w:val="009055F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4</Pages>
  <Words>1064</Words>
  <Characters>6070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777</dc:creator>
  <cp:keywords/>
  <dc:description/>
  <cp:lastModifiedBy>Лосева Е.Ю.</cp:lastModifiedBy>
  <cp:revision>8</cp:revision>
  <cp:lastPrinted>2025-02-25T16:20:00Z</cp:lastPrinted>
  <dcterms:created xsi:type="dcterms:W3CDTF">2025-02-19T07:26:00Z</dcterms:created>
  <dcterms:modified xsi:type="dcterms:W3CDTF">2025-02-25T16:27:00Z</dcterms:modified>
</cp:coreProperties>
</file>